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Pr="00AF0392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F0392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 w:rsidRPr="00AF039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F0392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C8049E" w:rsidRPr="00AF0392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AF039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 w:rsidRPr="00AF0392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AF0392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 w:rsidRPr="00AF0392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C8049E" w:rsidRPr="00AF0392">
        <w:rPr>
          <w:rFonts w:ascii="TH SarabunPSK" w:hAnsi="TH SarabunPSK" w:cs="TH SarabunPSK"/>
          <w:b/>
          <w:bCs/>
          <w:sz w:val="30"/>
          <w:szCs w:val="30"/>
        </w:rPr>
        <w:t>3</w:t>
      </w:r>
      <w:r w:rsidR="00776949" w:rsidRPr="00AF039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049E" w:rsidRPr="00AF0392">
        <w:rPr>
          <w:rFonts w:ascii="TH SarabunPSK" w:eastAsia="Cordia New" w:hAnsi="TH SarabunPSK" w:cs="TH SarabunPSK" w:hint="cs"/>
          <w:b/>
          <w:bCs/>
          <w:sz w:val="30"/>
          <w:szCs w:val="30"/>
          <w:cs/>
        </w:rPr>
        <w:t xml:space="preserve">ระดับความสำเร็จของการดำเนินโครงการทุนอุดมศึกษาเพื่อการพัฒนาจังหวัดชายแดนภาคใต้ </w:t>
      </w:r>
      <w:r w:rsidR="00C8049E" w:rsidRPr="00AF0392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ab/>
        <w:t xml:space="preserve">  </w:t>
      </w:r>
      <w:r w:rsidR="00C8049E" w:rsidRPr="00AF0392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ab/>
      </w:r>
      <w:r w:rsidR="00C8049E" w:rsidRPr="00AF0392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ระยะที่ 3</w:t>
      </w:r>
    </w:p>
    <w:p w:rsidR="005374C4" w:rsidRPr="00AF0392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AF0392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AF0392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="00C8049E" w:rsidRPr="00AF0392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        </w:t>
      </w:r>
      <w:r w:rsidR="00330A36" w:rsidRPr="00AF0392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5374C4" w:rsidRPr="00AF0392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F039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AF0392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AF039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330A36" w:rsidRPr="00AF0392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330A36" w:rsidRPr="00AF039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330A36" w:rsidRPr="00AF0392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7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633F1" w:rsidRDefault="00C54E4A" w:rsidP="006633F1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6633F1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6633F1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C8049E" w:rsidRPr="00C8049E" w:rsidRDefault="00C8049E" w:rsidP="00C8049E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8049E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C8049E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C8049E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654"/>
      </w:tblGrid>
      <w:tr w:rsidR="005374C4" w:rsidRPr="00932AC9" w:rsidTr="00C8049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C8049E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C8049E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C8049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C8049E" w:rsidP="00330A36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8049E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ประชุมคณะกรรมการฯ เพื่อกำหนดหลักเกณฑ์</w:t>
            </w:r>
            <w:r w:rsidRPr="00C8049E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  <w:r w:rsidRPr="00C8049E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วิธีการ</w:t>
            </w:r>
            <w:r w:rsidRPr="00C8049E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และแนวทาง</w:t>
            </w:r>
            <w:r w:rsidRPr="00C8049E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การดำเนินโครงการ</w:t>
            </w:r>
          </w:p>
        </w:tc>
      </w:tr>
      <w:tr w:rsidR="00376665" w:rsidRPr="00932AC9" w:rsidTr="00C8049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C8049E" w:rsidP="00C8049E">
            <w:pPr>
              <w:tabs>
                <w:tab w:val="left" w:pos="1440"/>
              </w:tabs>
              <w:ind w:left="-68" w:hanging="39"/>
              <w:jc w:val="thaiDistribute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C8049E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  <w:r w:rsidRPr="00C8049E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ขอความอนุเคราะห์สถาบันอุดมศึกษา</w:t>
            </w:r>
            <w:r w:rsidRPr="00C8049E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สนับสนุนที่นั่งการศึกษาเป็นกรณีพิเศษ</w:t>
            </w:r>
            <w:r w:rsidRPr="00C8049E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พร้อม</w:t>
            </w:r>
            <w:r w:rsidRPr="00C8049E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ให้ทุน 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</w:r>
            <w:r w:rsidRPr="00C8049E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ค่าเล่าเรียนแก่เยาวชนที่มีภูมิลำเนาในเขตพัฒนาพิเศษเฉพาะกิจจังหวัดชายแดนภาคใต้</w:t>
            </w:r>
            <w:r w:rsidRPr="00C8049E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  <w:r w:rsidRPr="00C8049E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และจัดทำประกาศรับสมัคร</w:t>
            </w:r>
          </w:p>
        </w:tc>
      </w:tr>
      <w:tr w:rsidR="00376665" w:rsidRPr="00932AC9" w:rsidTr="00C8049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C8049E" w:rsidP="00330A36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8049E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รับสมัคร </w:t>
            </w:r>
            <w:r w:rsidRPr="00C8049E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ตรวจสอบคุณสมบัติ </w:t>
            </w:r>
            <w:r w:rsidRPr="00C8049E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และคัดเลือกนักศึกษาเข้าศึกษาในสถาบันอุดมศึกษา</w:t>
            </w:r>
            <w:r w:rsidRPr="00C8049E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ที่ร่วมโครงการฯ</w:t>
            </w:r>
          </w:p>
        </w:tc>
      </w:tr>
      <w:tr w:rsidR="00376665" w:rsidRPr="00932AC9" w:rsidTr="00C8049E">
        <w:trPr>
          <w:trHeight w:val="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C8049E" w:rsidP="00330A36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8049E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ประมวลผลการสอบสัมภาษณ์ จัดทำ</w:t>
            </w:r>
            <w:r w:rsidRPr="00C8049E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ประกาศรายชื่อผู้มีสิทธิ์เข้าศึกษาและรับทุนการศึกษา</w:t>
            </w:r>
          </w:p>
        </w:tc>
      </w:tr>
      <w:tr w:rsidR="00376665" w:rsidRPr="00932AC9" w:rsidTr="00C8049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C8049E" w:rsidP="00330A36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8049E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นิสิตนักศึกษาได้เข้าศึกษาใน</w:t>
            </w:r>
            <w:r w:rsidRPr="00C8049E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</w:t>
            </w:r>
            <w:r w:rsidRPr="00C8049E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ะดับอุดมศึกษา</w:t>
            </w:r>
            <w:r w:rsidRPr="00C8049E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  <w:r w:rsidRPr="00C8049E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และได้รับทุนการศึกษาตามที่โครงการกำหนด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C8049E" w:rsidTr="0038412D">
        <w:tc>
          <w:tcPr>
            <w:tcW w:w="3710" w:type="dxa"/>
            <w:vMerge w:val="restart"/>
            <w:vAlign w:val="center"/>
          </w:tcPr>
          <w:p w:rsidR="005374C4" w:rsidRPr="00C8049E" w:rsidRDefault="005374C4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C8049E" w:rsidRDefault="005374C4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C8049E" w:rsidRDefault="005374C4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C8049E" w:rsidTr="0038412D">
        <w:tc>
          <w:tcPr>
            <w:tcW w:w="3710" w:type="dxa"/>
            <w:vMerge/>
            <w:vAlign w:val="center"/>
          </w:tcPr>
          <w:p w:rsidR="00D35FF2" w:rsidRPr="00C8049E" w:rsidRDefault="00D35FF2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C8049E" w:rsidRDefault="00D35FF2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C8049E" w:rsidRDefault="00376665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C8049E" w:rsidRDefault="00376665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C8049E" w:rsidRDefault="00376665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C8049E" w:rsidTr="00376665">
        <w:trPr>
          <w:trHeight w:val="418"/>
        </w:trPr>
        <w:tc>
          <w:tcPr>
            <w:tcW w:w="3710" w:type="dxa"/>
            <w:vAlign w:val="center"/>
          </w:tcPr>
          <w:p w:rsidR="00376665" w:rsidRPr="00C8049E" w:rsidRDefault="00C8049E" w:rsidP="00AF0392">
            <w:pPr>
              <w:ind w:left="-7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ระดับความสำเร็จของการดำเนินโครงการ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8049E">
              <w:rPr>
                <w:rFonts w:ascii="TH SarabunPSK" w:hAnsi="TH SarabunPSK" w:cs="TH SarabunPSK"/>
                <w:sz w:val="30"/>
                <w:szCs w:val="30"/>
                <w:cs/>
              </w:rPr>
              <w:t>ทุนอุดมศึกษาเพื่อการพัฒนาจังหวัดชายแดนภาคใต้ ระยะที่ 3</w:t>
            </w:r>
          </w:p>
        </w:tc>
        <w:tc>
          <w:tcPr>
            <w:tcW w:w="1330" w:type="dxa"/>
          </w:tcPr>
          <w:p w:rsidR="00376665" w:rsidRPr="00C8049E" w:rsidRDefault="00330A36" w:rsidP="00330A36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8049E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C8049E" w:rsidRDefault="00C8049E" w:rsidP="00330A36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376665" w:rsidRPr="00C8049E" w:rsidRDefault="00C8049E" w:rsidP="00330A3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376665" w:rsidRPr="00C8049E" w:rsidRDefault="00C8049E" w:rsidP="00330A3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C8049E" w:rsidRPr="00932AC9" w:rsidRDefault="00C8049E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330A36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330A36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330A36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095820" w:rsidRPr="00214E49" w:rsidRDefault="00B3100A" w:rsidP="00214E49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 w:hint="cs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330A36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 w:rsidR="00330A36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330A36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330A36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 w:rsidR="00214E49">
        <w:rPr>
          <w:rFonts w:ascii="TH SarabunPSK" w:hAnsi="TH SarabunPSK" w:cs="TH SarabunPSK"/>
          <w:color w:val="000000"/>
          <w:sz w:val="30"/>
          <w:szCs w:val="30"/>
        </w:rPr>
        <w:t>.</w:t>
      </w:r>
      <w:bookmarkStart w:id="0" w:name="_GoBack"/>
      <w:bookmarkEnd w:id="0"/>
    </w:p>
    <w:sectPr w:rsidR="00095820" w:rsidRPr="00214E49" w:rsidSect="000C3F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B7C" w:rsidRDefault="005E3B7C" w:rsidP="007C7324">
      <w:r>
        <w:separator/>
      </w:r>
    </w:p>
  </w:endnote>
  <w:endnote w:type="continuationSeparator" w:id="0">
    <w:p w:rsidR="005E3B7C" w:rsidRDefault="005E3B7C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89A" w:rsidRDefault="00F848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89A" w:rsidRDefault="00F848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89A" w:rsidRDefault="00F848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B7C" w:rsidRDefault="005E3B7C" w:rsidP="007C7324">
      <w:r>
        <w:separator/>
      </w:r>
    </w:p>
  </w:footnote>
  <w:footnote w:type="continuationSeparator" w:id="0">
    <w:p w:rsidR="005E3B7C" w:rsidRDefault="005E3B7C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89A" w:rsidRDefault="00F848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EA1" w:rsidRDefault="00EA2EA1" w:rsidP="00EA2EA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0" t="0" r="10160" b="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33490" cy="457200"/>
                        <a:chOff x="0" y="0"/>
                        <a:chExt cx="9029" cy="720"/>
                      </a:xfrm>
                    </wpg:grpSpPr>
                    <wps:wsp>
                      <wps:cNvPr id="1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85" y="0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2EA1" w:rsidRDefault="00EA2EA1" w:rsidP="00EA2EA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รายละเอียดตัวชี้วัดการประเมินผลการปฏิบัติราชการของสำนักส่งเสริมและพัฒนาศักยภาพนักศึกษา</w:t>
                            </w:r>
                          </w:p>
                          <w:p w:rsidR="00EA2EA1" w:rsidRDefault="00EA2EA1" w:rsidP="00EA2EA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Picture 1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88" y="67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4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-36.35pt;margin-top:-6.05pt;width:498.7pt;height:36pt;z-index:251659264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885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<v:textbox>
                  <w:txbxContent>
                    <w:p w:rsidR="00EA2EA1" w:rsidRDefault="00EA2EA1" w:rsidP="00EA2EA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รายละเอียดตัวชี้วัดการประเมินผลการปฏิบัติราชการของสำนักส่งเสริมและพัฒนาศักยภาพนักศึกษา</w:t>
                      </w:r>
                    </w:p>
                    <w:p w:rsidR="00EA2EA1" w:rsidRDefault="00EA2EA1" w:rsidP="00EA2EA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8" type="#_x0000_t75" alt="MUALogo" style="position:absolute;left:8388;top:67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SPQTBAAAA2wAAAA8AAABkcnMvZG93bnJldi54bWxET01rwkAQvRf8D8sIvdWNrYhGV5GCIMVL&#10;EyMeh+yYhGRnQ3abxH/vFgq9zeN9znY/mkb01LnKsoL5LAJBnFtdcaHgkh7fViCcR9bYWCYFD3Kw&#10;301ethhrO/A39YkvRAhhF6OC0vs2ltLlJRl0M9sSB+5uO4M+wK6QusMhhJtGvkfRUhqsODSU2NJn&#10;SXmd/BgFN1rSrT4vstPVHdN7Uq+z8Usr9TodDxsQnkb/L/5zn3SY/wG/v4QD5O4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TSPQTBAAAA2wAAAA8AAAAAAAAAAAAAAAAAnwIA&#10;AGRycy9kb3ducmV2LnhtbFBLBQYAAAAABAAEAPcAAACNAwAAAAA=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qK0MIAAADbAAAADwAAAGRycy9kb3ducmV2LnhtbERPTWvCQBC9F/wPyxS86aYitUTXEAKC&#10;6MXaXnobdsckmp2N2TXG/vpuodDbPN7nrLLBNqKnzteOFbxMExDE2pmaSwWfH5vJGwgfkA02jknB&#10;gzxk69HTClPj7vxO/TGUIoawT1FBFUKbSul1RRb91LXEkTu5zmKIsCul6fAew20jZ0nyKi3WHBsq&#10;bKmoSF+ON6tgdxjyokTd8EF+F/pxXnz1171S4+chX4IINIR/8Z97a+L8Ofz+Eg+Q6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1qK0MIAAADbAAAADwAAAAAAAAAAAAAA&#10;AAChAgAAZHJzL2Rvd25yZXYueG1sUEsFBgAAAAAEAAQA+QAAAJADAAAAAA==&#10;" strokecolor="white"/>
            </v:group>
          </w:pict>
        </mc:Fallback>
      </mc:AlternateContent>
    </w:r>
  </w:p>
  <w:p w:rsidR="007C7324" w:rsidRPr="00F8489A" w:rsidRDefault="007C7324" w:rsidP="00F848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89A" w:rsidRDefault="00F848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778D4"/>
    <w:rsid w:val="00095820"/>
    <w:rsid w:val="000C298B"/>
    <w:rsid w:val="000C3FBF"/>
    <w:rsid w:val="000E5AFB"/>
    <w:rsid w:val="001D5F4A"/>
    <w:rsid w:val="00200817"/>
    <w:rsid w:val="002013E6"/>
    <w:rsid w:val="00210A35"/>
    <w:rsid w:val="00214E49"/>
    <w:rsid w:val="00247726"/>
    <w:rsid w:val="002A3F2D"/>
    <w:rsid w:val="00330A36"/>
    <w:rsid w:val="003339F5"/>
    <w:rsid w:val="0034377A"/>
    <w:rsid w:val="003553DF"/>
    <w:rsid w:val="00376665"/>
    <w:rsid w:val="003836B1"/>
    <w:rsid w:val="0038412D"/>
    <w:rsid w:val="00392F56"/>
    <w:rsid w:val="003B06A1"/>
    <w:rsid w:val="0043205B"/>
    <w:rsid w:val="00433B1E"/>
    <w:rsid w:val="00447FBD"/>
    <w:rsid w:val="004545A4"/>
    <w:rsid w:val="004768FD"/>
    <w:rsid w:val="004A61EA"/>
    <w:rsid w:val="004D5579"/>
    <w:rsid w:val="004E5483"/>
    <w:rsid w:val="0051089E"/>
    <w:rsid w:val="005223A2"/>
    <w:rsid w:val="005374C4"/>
    <w:rsid w:val="00567082"/>
    <w:rsid w:val="005E3B7C"/>
    <w:rsid w:val="00632D81"/>
    <w:rsid w:val="006633F1"/>
    <w:rsid w:val="006A1F9F"/>
    <w:rsid w:val="006A4C41"/>
    <w:rsid w:val="007105A3"/>
    <w:rsid w:val="00776949"/>
    <w:rsid w:val="007A0E9D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32AC9"/>
    <w:rsid w:val="009679B4"/>
    <w:rsid w:val="009926AE"/>
    <w:rsid w:val="009E6CB7"/>
    <w:rsid w:val="009E7232"/>
    <w:rsid w:val="00A12D0E"/>
    <w:rsid w:val="00A131DA"/>
    <w:rsid w:val="00A27710"/>
    <w:rsid w:val="00A36517"/>
    <w:rsid w:val="00A76D10"/>
    <w:rsid w:val="00A85442"/>
    <w:rsid w:val="00AF0392"/>
    <w:rsid w:val="00AF19F0"/>
    <w:rsid w:val="00B3100A"/>
    <w:rsid w:val="00B423C7"/>
    <w:rsid w:val="00BA6F4E"/>
    <w:rsid w:val="00BD1ED1"/>
    <w:rsid w:val="00BD5C25"/>
    <w:rsid w:val="00C216F2"/>
    <w:rsid w:val="00C50638"/>
    <w:rsid w:val="00C54E4A"/>
    <w:rsid w:val="00C8049E"/>
    <w:rsid w:val="00C8160C"/>
    <w:rsid w:val="00C95B8C"/>
    <w:rsid w:val="00CA68CA"/>
    <w:rsid w:val="00D179DA"/>
    <w:rsid w:val="00D35FF2"/>
    <w:rsid w:val="00DD56EA"/>
    <w:rsid w:val="00E473C4"/>
    <w:rsid w:val="00EA2EA1"/>
    <w:rsid w:val="00EA352E"/>
    <w:rsid w:val="00F31579"/>
    <w:rsid w:val="00F8489A"/>
    <w:rsid w:val="00F97B41"/>
    <w:rsid w:val="00FA729F"/>
    <w:rsid w:val="00FC3A83"/>
    <w:rsid w:val="00FD4EED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0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FDF83-C9AB-4251-8BF8-EF5B7FB09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109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11</cp:revision>
  <cp:lastPrinted>2013-03-01T03:26:00Z</cp:lastPrinted>
  <dcterms:created xsi:type="dcterms:W3CDTF">2017-11-30T04:47:00Z</dcterms:created>
  <dcterms:modified xsi:type="dcterms:W3CDTF">2018-02-01T10:08:00Z</dcterms:modified>
</cp:coreProperties>
</file>